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EF1" w:rsidRDefault="00452EF1">
      <w:r>
        <w:pict>
          <v:shapetype id="_x0000_t138" coordsize="21600,21600" o:spt="138" adj="10800" path="m0@0l10800,,21600@0m,21600r10800,l21600,21600e">
            <v:formulas>
              <v:f eqn="val #0"/>
              <v:f eqn="prod #0 1 2"/>
              <v:f eqn="sum @1 10800 0"/>
              <v:f eqn="sum 21600 0 @1"/>
            </v:formulas>
            <v:path textpathok="t" o:connecttype="custom" o:connectlocs="10800,0;5400,@1;10800,21600;16200,@1" o:connectangles="270,180,90,0"/>
            <v:textpath on="t" fitshape="t"/>
            <v:handles>
              <v:h position="topLeft,#0" yrange="0,21600"/>
            </v:handles>
            <o:lock v:ext="edit" text="t" shapetype="t"/>
          </v:shapetype>
          <v:shape id="_x0000_i1025" type="#_x0000_t138" style="width:471.75pt;height:375.75pt" adj=",10800" fillcolor="#ffc">
            <v:fill color2="#f99" focus="100%" type="gradient"/>
            <v:shadow color="#868686"/>
            <o:extrusion v:ext="view" backdepth="18pt" color="#06c" on="t" viewpoint="-34.72222mm" viewpointorigin="-.5" skewangle="-45" brightness="10000f" lightposition="0,-50000" lightlevel="44000f" lightposition2="0,50000" lightlevel2="24000f"/>
            <v:textpath style="font-family:&quot;Times New Roman&quot;;v-text-kern:t" trim="t" fitpath="t" string="ELMALAR İLKOKULU&#10;1-A    SINIFI &#10;TATİL GÖREVLERİ"/>
          </v:shape>
        </w:pict>
      </w:r>
    </w:p>
    <w:p w:rsidR="00452EF1" w:rsidRPr="000B6FDC" w:rsidRDefault="00452EF1" w:rsidP="000B6FDC"/>
    <w:p w:rsidR="00452EF1" w:rsidRDefault="00452EF1" w:rsidP="000B6FDC"/>
    <w:p w:rsidR="00452EF1" w:rsidRDefault="00452EF1" w:rsidP="000B6FDC">
      <w:pPr>
        <w:tabs>
          <w:tab w:val="left" w:pos="3660"/>
        </w:tabs>
      </w:pPr>
      <w:r>
        <w:tab/>
      </w: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458.25pt;height:152.25pt" adj=",10800">
            <v:shadow on="t" opacity="52429f"/>
            <v:textpath style="font-family:&quot;Arial Black&quot;;font-style:italic;v-text-kern:t" trim="t" fitpath="t" string="SINIF ÖĞRETMENİ&#10;OSMAN GÜNGÖR&#10;ADIM:.........................."/>
          </v:shape>
        </w:pict>
      </w:r>
    </w:p>
    <w:p w:rsidR="00452EF1" w:rsidRDefault="00452EF1" w:rsidP="00980F9D">
      <w:pPr>
        <w:jc w:val="center"/>
        <w:rPr>
          <w:rFonts w:ascii="ALFABET98" w:hAnsi="ALFABET98"/>
          <w:b/>
          <w:color w:val="0070C0"/>
        </w:rPr>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49.85pt;margin-top:.8pt;width:563.25pt;height:174.15pt;z-index:251658240">
            <v:textbox>
              <w:txbxContent>
                <w:p w:rsidR="00452EF1" w:rsidRDefault="00452EF1">
                  <w:r>
                    <w:t xml:space="preserve">Sayın Velim; </w:t>
                  </w:r>
                </w:p>
                <w:p w:rsidR="00452EF1" w:rsidRDefault="00452EF1">
                  <w:r>
                    <w:t xml:space="preserve">           Bir dönemi geride bıraktık.Seslerimizi bitirdik.Bazı öğrencilerim çok gayret etti ,bazıları zorlandı, bazıları ise kendini yormadı.İnanıyorum ki her öğrencim çalıştığı kadar ilerledi  her velim ilgisinin karşılığını gördü.Bu tatilde öğrencilerim öğrendiklerini unutmadan daha hızlı okuyarak ve yazarak gelmelerini bekliyorum.Verdiğim ödevleri üzerindeki tarihlere göre her gün ayrı ayrı yapmalarına dikkat edelim .Hepsini birden yapmaktansa gün gün yapması daha faydalı olacaktır.</w:t>
                  </w:r>
                </w:p>
                <w:p w:rsidR="00452EF1" w:rsidRDefault="00452EF1">
                  <w:r>
                    <w:t xml:space="preserve">                 </w:t>
                  </w:r>
                  <w:r w:rsidRPr="002F1CB4">
                    <w:rPr>
                      <w:b/>
                      <w:u w:val="single"/>
                    </w:rPr>
                    <w:t>Verilen metinlerin sizin okumanızla deftere yazmasına dikkat ediniz.Başkalarına yaptırmayınız.</w:t>
                  </w:r>
                  <w:r>
                    <w:t xml:space="preserve"> </w:t>
                  </w:r>
                </w:p>
              </w:txbxContent>
            </v:textbox>
          </v:shape>
        </w:pict>
      </w:r>
      <w:r>
        <w:tab/>
      </w:r>
    </w:p>
    <w:p w:rsidR="00452EF1" w:rsidRPr="000B6FDC" w:rsidRDefault="00452EF1" w:rsidP="00980F9D">
      <w:pPr>
        <w:tabs>
          <w:tab w:val="left" w:pos="2760"/>
        </w:tabs>
      </w:pPr>
      <w:bookmarkStart w:id="0" w:name="_GoBack"/>
      <w:bookmarkEnd w:id="0"/>
    </w:p>
    <w:sectPr w:rsidR="00452EF1" w:rsidRPr="000B6FDC" w:rsidSect="00F608FF">
      <w:pgSz w:w="11906" w:h="16838"/>
      <w:pgMar w:top="709"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6FDC"/>
    <w:rsid w:val="00016485"/>
    <w:rsid w:val="000B6FDC"/>
    <w:rsid w:val="002F1CB4"/>
    <w:rsid w:val="003D261C"/>
    <w:rsid w:val="00452EF1"/>
    <w:rsid w:val="00980F9D"/>
    <w:rsid w:val="00F55BE2"/>
    <w:rsid w:val="00F608FF"/>
    <w:rsid w:val="00FB15E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61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18314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1</Pages>
  <Words>1</Words>
  <Characters>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A-S-Y-A</dc:creator>
  <cp:keywords/>
  <dc:description/>
  <cp:lastModifiedBy>edanur</cp:lastModifiedBy>
  <cp:revision>6</cp:revision>
  <dcterms:created xsi:type="dcterms:W3CDTF">2015-01-10T01:22:00Z</dcterms:created>
  <dcterms:modified xsi:type="dcterms:W3CDTF">2015-01-18T14:28:00Z</dcterms:modified>
</cp:coreProperties>
</file>